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D082" w14:textId="3D3D0077" w:rsidR="00BA00AB" w:rsidRDefault="0032724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LEEK</w:t>
      </w:r>
      <w:r>
        <w:rPr>
          <w:rFonts w:ascii="Times New Roman" w:hAnsi="Times New Roman" w:cs="Times New Roman"/>
          <w:sz w:val="24"/>
          <w:szCs w:val="24"/>
        </w:rPr>
        <w:t xml:space="preserve">       (fl.1415)</w:t>
      </w:r>
    </w:p>
    <w:p w14:paraId="6847A0AE" w14:textId="1EEC300B" w:rsidR="00327245" w:rsidRDefault="0032724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BE0FF" w14:textId="0AF39006" w:rsidR="00327245" w:rsidRDefault="0032724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E8F38C" w14:textId="650D4485" w:rsidR="00327245" w:rsidRDefault="0032724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Dec.1415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Nottinghamshire and Derbyshire.</w:t>
      </w:r>
    </w:p>
    <w:p w14:paraId="490A8C6A" w14:textId="5A72C9DA" w:rsidR="00327245" w:rsidRDefault="0032724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1413-22 p.129)</w:t>
      </w:r>
    </w:p>
    <w:p w14:paraId="00B6A2C0" w14:textId="798E5851" w:rsidR="00327245" w:rsidRDefault="0032724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DF20F2" w14:textId="5EFFE384" w:rsidR="00327245" w:rsidRDefault="0032724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8259C" w14:textId="0F1C2860" w:rsidR="00327245" w:rsidRPr="00327245" w:rsidRDefault="0032724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2021</w:t>
      </w:r>
    </w:p>
    <w:sectPr w:rsidR="00327245" w:rsidRPr="003272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F8A98" w14:textId="77777777" w:rsidR="00327245" w:rsidRDefault="00327245" w:rsidP="009139A6">
      <w:r>
        <w:separator/>
      </w:r>
    </w:p>
  </w:endnote>
  <w:endnote w:type="continuationSeparator" w:id="0">
    <w:p w14:paraId="73378D09" w14:textId="77777777" w:rsidR="00327245" w:rsidRDefault="003272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948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D6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C0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9E00B" w14:textId="77777777" w:rsidR="00327245" w:rsidRDefault="00327245" w:rsidP="009139A6">
      <w:r>
        <w:separator/>
      </w:r>
    </w:p>
  </w:footnote>
  <w:footnote w:type="continuationSeparator" w:id="0">
    <w:p w14:paraId="69483D8B" w14:textId="77777777" w:rsidR="00327245" w:rsidRDefault="003272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5F7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947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DD9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245"/>
    <w:rsid w:val="000666E0"/>
    <w:rsid w:val="002510B7"/>
    <w:rsid w:val="0032724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9DC25"/>
  <w15:chartTrackingRefBased/>
  <w15:docId w15:val="{774A76AD-07CE-4D73-81E6-A010F69C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2021-09-09T15:12:00Z</dcterms:created>
  <dcterms:modified xsi:type="dcterms:W3CDTF">2021-09-09T15:16:00Z</dcterms:modified>
</cp:coreProperties>
</file>